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DC2A7" w14:textId="77777777" w:rsidR="001B6695" w:rsidRDefault="001B6695" w:rsidP="001B6695">
      <w:pPr>
        <w:pStyle w:val="NoSpacing"/>
      </w:pPr>
      <w:r>
        <w:rPr>
          <w:u w:val="single"/>
        </w:rPr>
        <w:t>John BAYTON</w:t>
      </w:r>
      <w:r>
        <w:t xml:space="preserve">      (fl.1401-3)</w:t>
      </w:r>
    </w:p>
    <w:p w14:paraId="28E15171" w14:textId="77777777" w:rsidR="001B6695" w:rsidRDefault="001B6695" w:rsidP="001B6695">
      <w:pPr>
        <w:pStyle w:val="NoSpacing"/>
      </w:pPr>
      <w:r>
        <w:t xml:space="preserve">Rector of East </w:t>
      </w:r>
      <w:proofErr w:type="spellStart"/>
      <w:r>
        <w:t>Bitham</w:t>
      </w:r>
      <w:proofErr w:type="spellEnd"/>
      <w:r>
        <w:t>.</w:t>
      </w:r>
    </w:p>
    <w:p w14:paraId="66FE2E8B" w14:textId="77777777" w:rsidR="001B6695" w:rsidRDefault="001B6695" w:rsidP="001B6695">
      <w:pPr>
        <w:pStyle w:val="NoSpacing"/>
      </w:pPr>
    </w:p>
    <w:p w14:paraId="404C8A2D" w14:textId="77777777" w:rsidR="001B6695" w:rsidRDefault="001B6695" w:rsidP="001B6695">
      <w:pPr>
        <w:pStyle w:val="NoSpacing"/>
      </w:pPr>
    </w:p>
    <w:p w14:paraId="535DA79B" w14:textId="77777777" w:rsidR="001B6695" w:rsidRDefault="001B6695" w:rsidP="001B6695">
      <w:pPr>
        <w:pStyle w:val="NoSpacing"/>
      </w:pPr>
      <w:r>
        <w:t>24 Jan.1401</w:t>
      </w:r>
      <w:r>
        <w:tab/>
        <w:t>He became Vicar of Roxton, Buckinghamshire, by exchange with</w:t>
      </w:r>
    </w:p>
    <w:p w14:paraId="4AF3B52F" w14:textId="77777777" w:rsidR="001B6695" w:rsidRDefault="001B6695" w:rsidP="001B6695">
      <w:pPr>
        <w:pStyle w:val="NoSpacing"/>
      </w:pPr>
      <w:r>
        <w:tab/>
      </w:r>
      <w:r>
        <w:tab/>
        <w:t xml:space="preserve">John </w:t>
      </w:r>
      <w:proofErr w:type="spellStart"/>
      <w:r>
        <w:t>Gamelyn</w:t>
      </w:r>
      <w:proofErr w:type="spellEnd"/>
      <w:r>
        <w:t>(q.v.).</w:t>
      </w:r>
    </w:p>
    <w:p w14:paraId="027A97AE" w14:textId="77777777" w:rsidR="001B6695" w:rsidRDefault="001B6695" w:rsidP="001B6695">
      <w:pPr>
        <w:pStyle w:val="NoSpacing"/>
      </w:pPr>
      <w:r>
        <w:tab/>
        <w:t xml:space="preserve">( </w:t>
      </w:r>
      <w:hyperlink r:id="rId6" w:history="1">
        <w:r w:rsidRPr="00EE31F1">
          <w:rPr>
            <w:rStyle w:val="Hyperlink"/>
            <w:sz w:val="22"/>
          </w:rPr>
          <w:t>https://bedsarchives.bedford.gov.uk/CommunityHistories/Roxton/ListOfRoxtonVicars.aspx</w:t>
        </w:r>
      </w:hyperlink>
      <w:r>
        <w:t xml:space="preserve"> )</w:t>
      </w:r>
    </w:p>
    <w:p w14:paraId="3419AC41" w14:textId="77777777" w:rsidR="001B6695" w:rsidRDefault="001B6695" w:rsidP="001B6695">
      <w:pPr>
        <w:pStyle w:val="NoSpacing"/>
      </w:pPr>
      <w:r>
        <w:tab/>
        <w:t>1403</w:t>
      </w:r>
      <w:r>
        <w:tab/>
        <w:t>He resigned.    (ibid.)</w:t>
      </w:r>
    </w:p>
    <w:p w14:paraId="57F1FC60" w14:textId="77777777" w:rsidR="001B6695" w:rsidRDefault="001B6695" w:rsidP="001B6695">
      <w:pPr>
        <w:pStyle w:val="NoSpacing"/>
      </w:pPr>
    </w:p>
    <w:p w14:paraId="796BD9A5" w14:textId="77777777" w:rsidR="001B6695" w:rsidRDefault="001B6695" w:rsidP="001B6695">
      <w:pPr>
        <w:pStyle w:val="NoSpacing"/>
      </w:pPr>
    </w:p>
    <w:p w14:paraId="398988ED" w14:textId="77777777" w:rsidR="001B6695" w:rsidRDefault="001B6695" w:rsidP="001B6695">
      <w:pPr>
        <w:pStyle w:val="NoSpacing"/>
      </w:pPr>
      <w:r>
        <w:fldChar w:fldCharType="begin"/>
      </w:r>
      <w:r>
        <w:instrText xml:space="preserve"> DATE \@ "d MMMM yyyy" </w:instrText>
      </w:r>
      <w:r>
        <w:fldChar w:fldCharType="separate"/>
      </w:r>
      <w:r>
        <w:rPr>
          <w:noProof/>
        </w:rPr>
        <w:t>24 March 2025</w:t>
      </w:r>
      <w:r>
        <w:fldChar w:fldCharType="end"/>
      </w:r>
    </w:p>
    <w:p w14:paraId="240EC14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70AFC" w14:textId="77777777" w:rsidR="001B6695" w:rsidRDefault="001B6695" w:rsidP="009139A6">
      <w:r>
        <w:separator/>
      </w:r>
    </w:p>
  </w:endnote>
  <w:endnote w:type="continuationSeparator" w:id="0">
    <w:p w14:paraId="0C8EA07B" w14:textId="77777777" w:rsidR="001B6695" w:rsidRDefault="001B66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C22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73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6B0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3650B" w14:textId="77777777" w:rsidR="001B6695" w:rsidRDefault="001B6695" w:rsidP="009139A6">
      <w:r>
        <w:separator/>
      </w:r>
    </w:p>
  </w:footnote>
  <w:footnote w:type="continuationSeparator" w:id="0">
    <w:p w14:paraId="08343664" w14:textId="77777777" w:rsidR="001B6695" w:rsidRDefault="001B66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BF2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8B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33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695"/>
    <w:rsid w:val="000666E0"/>
    <w:rsid w:val="000A2E7A"/>
    <w:rsid w:val="00190DFA"/>
    <w:rsid w:val="001B6695"/>
    <w:rsid w:val="002510B7"/>
    <w:rsid w:val="00270799"/>
    <w:rsid w:val="00357E4A"/>
    <w:rsid w:val="005C130B"/>
    <w:rsid w:val="007D0A72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1439E"/>
  <w15:chartTrackingRefBased/>
  <w15:docId w15:val="{85FDC489-121D-4B07-959C-B15DE1FA6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B66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Roxton/ListOfRoxtonVica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2025-03-24T16:30:00Z</dcterms:created>
  <dcterms:modified xsi:type="dcterms:W3CDTF">2025-03-24T16:31:00Z</dcterms:modified>
</cp:coreProperties>
</file>